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480" w:rsidRDefault="00212480" w:rsidP="008410F0">
      <w:pPr>
        <w:pStyle w:val="Heading1"/>
        <w:rPr>
          <w:b/>
          <w:lang w:val="ru-RU"/>
        </w:rPr>
      </w:pPr>
    </w:p>
    <w:p w:rsidR="00212480" w:rsidRPr="00332AC9" w:rsidRDefault="00212480" w:rsidP="008410F0">
      <w:pPr>
        <w:rPr>
          <w:lang w:val="ru-RU"/>
        </w:rPr>
      </w:pPr>
    </w:p>
    <w:p w:rsidR="00212480" w:rsidRDefault="00212480" w:rsidP="008410F0">
      <w:pPr>
        <w:framePr w:hSpace="141" w:wrap="around" w:vAnchor="text" w:hAnchor="page" w:x="6016" w:y="1"/>
        <w:rPr>
          <w:noProof/>
        </w:rPr>
      </w:pPr>
      <w:r w:rsidRPr="003814F2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212480" w:rsidRDefault="00212480" w:rsidP="008410F0">
      <w:pPr>
        <w:jc w:val="center"/>
        <w:rPr>
          <w:rFonts w:cs="Tahoma"/>
          <w:b/>
          <w:sz w:val="28"/>
          <w:szCs w:val="28"/>
        </w:rPr>
      </w:pPr>
    </w:p>
    <w:p w:rsidR="00212480" w:rsidRDefault="00212480" w:rsidP="008410F0">
      <w:pPr>
        <w:jc w:val="center"/>
        <w:rPr>
          <w:rFonts w:cs="Tahoma"/>
          <w:b/>
          <w:sz w:val="28"/>
          <w:szCs w:val="28"/>
        </w:rPr>
      </w:pPr>
    </w:p>
    <w:p w:rsidR="00212480" w:rsidRDefault="00212480" w:rsidP="008410F0">
      <w:pPr>
        <w:jc w:val="center"/>
        <w:rPr>
          <w:rFonts w:cs="Tahoma"/>
          <w:b/>
          <w:sz w:val="28"/>
          <w:szCs w:val="28"/>
        </w:rPr>
      </w:pPr>
    </w:p>
    <w:p w:rsidR="00212480" w:rsidRDefault="00212480" w:rsidP="008410F0">
      <w:pPr>
        <w:jc w:val="center"/>
        <w:rPr>
          <w:rFonts w:cs="Tahoma"/>
          <w:b/>
          <w:sz w:val="28"/>
          <w:szCs w:val="28"/>
        </w:rPr>
      </w:pPr>
    </w:p>
    <w:p w:rsidR="00212480" w:rsidRDefault="00212480" w:rsidP="008410F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212480" w:rsidRDefault="00212480" w:rsidP="008410F0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212480" w:rsidRDefault="00212480" w:rsidP="008410F0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212480" w:rsidRDefault="00212480" w:rsidP="008410F0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212480" w:rsidRPr="0039378D" w:rsidRDefault="00212480" w:rsidP="008410F0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212480" w:rsidRDefault="00212480" w:rsidP="008410F0"/>
    <w:p w:rsidR="00212480" w:rsidRPr="0039378D" w:rsidRDefault="00212480" w:rsidP="008410F0">
      <w:pPr>
        <w:rPr>
          <w:sz w:val="28"/>
          <w:szCs w:val="28"/>
        </w:rPr>
      </w:pPr>
      <w:r>
        <w:rPr>
          <w:sz w:val="28"/>
          <w:szCs w:val="28"/>
        </w:rPr>
        <w:t>21</w:t>
      </w:r>
      <w:r w:rsidRPr="00224840">
        <w:rPr>
          <w:sz w:val="28"/>
          <w:szCs w:val="28"/>
        </w:rPr>
        <w:t xml:space="preserve"> липня</w:t>
      </w:r>
      <w:r w:rsidRPr="0039378D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№</w:t>
      </w:r>
      <w:r>
        <w:rPr>
          <w:sz w:val="28"/>
          <w:szCs w:val="28"/>
        </w:rPr>
        <w:t xml:space="preserve">  191-</w:t>
      </w:r>
      <w:r w:rsidRPr="0039378D">
        <w:rPr>
          <w:sz w:val="28"/>
          <w:szCs w:val="28"/>
        </w:rPr>
        <w:t xml:space="preserve">к </w:t>
      </w:r>
    </w:p>
    <w:p w:rsidR="00212480" w:rsidRPr="0039378D" w:rsidRDefault="00212480" w:rsidP="008410F0">
      <w:pPr>
        <w:rPr>
          <w:b/>
        </w:rPr>
      </w:pPr>
    </w:p>
    <w:p w:rsidR="00212480" w:rsidRPr="005B6AF9" w:rsidRDefault="00212480" w:rsidP="008410F0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щорічноїосновної відпустки Добряковій О.Г.</w:t>
      </w:r>
    </w:p>
    <w:p w:rsidR="00212480" w:rsidRDefault="00212480" w:rsidP="008410F0">
      <w:pPr>
        <w:jc w:val="center"/>
        <w:rPr>
          <w:sz w:val="28"/>
        </w:rPr>
      </w:pPr>
    </w:p>
    <w:p w:rsidR="00212480" w:rsidRPr="001B36F7" w:rsidRDefault="00212480" w:rsidP="008410F0">
      <w:pPr>
        <w:pStyle w:val="BodyText"/>
        <w:ind w:firstLine="708"/>
        <w:jc w:val="both"/>
        <w:rPr>
          <w:sz w:val="28"/>
          <w:szCs w:val="28"/>
        </w:rPr>
      </w:pPr>
      <w:r w:rsidRPr="00BE072F">
        <w:rPr>
          <w:sz w:val="28"/>
          <w:szCs w:val="28"/>
        </w:rPr>
        <w:t>На підставі  пунктів 7, 13, 20  частини 4  статті  42 Закону України «Про місцеве самоврядування в Україні», статті  21 Закону України «Про службу в органах мiсцевого самоврядування», статті</w:t>
      </w:r>
      <w:r>
        <w:rPr>
          <w:sz w:val="28"/>
          <w:szCs w:val="28"/>
        </w:rPr>
        <w:t xml:space="preserve"> 6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</w:t>
      </w:r>
      <w:r>
        <w:rPr>
          <w:sz w:val="28"/>
          <w:szCs w:val="28"/>
        </w:rPr>
        <w:t>розглянувши  заявуДобрякової О.Г.:</w:t>
      </w:r>
    </w:p>
    <w:p w:rsidR="00212480" w:rsidRDefault="00212480" w:rsidP="008410F0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 xml:space="preserve">Надати   Добряковій Ользі Григорівні,  секретарю Арцизької міської ради,  щорічну основну відпустку тривалістю </w:t>
      </w:r>
      <w:r w:rsidRPr="00414EEC">
        <w:rPr>
          <w:highlight w:val="black"/>
        </w:rPr>
        <w:t>30 календарних днівз 02 серпня  2021 року по 01 вересня 2021 року включно,  не враховуючи святкові дні, за період роботи з 23 листопада 2020 року по 22 листопада 2021 року.</w:t>
      </w:r>
      <w:r>
        <w:t xml:space="preserve"> </w:t>
      </w:r>
    </w:p>
    <w:p w:rsidR="00212480" w:rsidRDefault="00212480" w:rsidP="008410F0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Добряковій Ользі Григорівні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212480" w:rsidRPr="005B6AF9" w:rsidRDefault="00212480" w:rsidP="008410F0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212480" w:rsidRDefault="00212480" w:rsidP="008410F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212480" w:rsidRPr="0039378D" w:rsidRDefault="00212480" w:rsidP="008410F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Добрякової О.Г.  від 19 липня 2021 року.</w:t>
      </w:r>
    </w:p>
    <w:p w:rsidR="00212480" w:rsidRPr="0039378D" w:rsidRDefault="00212480" w:rsidP="008410F0">
      <w:pPr>
        <w:pStyle w:val="Heading2"/>
      </w:pPr>
    </w:p>
    <w:p w:rsidR="00212480" w:rsidRPr="000917CC" w:rsidRDefault="00212480" w:rsidP="008410F0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212480" w:rsidRDefault="00212480" w:rsidP="008410F0">
      <w:pPr>
        <w:pStyle w:val="Heading2"/>
      </w:pPr>
    </w:p>
    <w:p w:rsidR="00212480" w:rsidRDefault="00212480" w:rsidP="008410F0">
      <w:pPr>
        <w:pStyle w:val="Heading2"/>
      </w:pPr>
    </w:p>
    <w:p w:rsidR="00212480" w:rsidRDefault="00212480" w:rsidP="008410F0">
      <w:pPr>
        <w:pStyle w:val="Heading2"/>
      </w:pPr>
      <w:r>
        <w:t>З розпорядженням ознайомлена</w:t>
      </w:r>
      <w:r>
        <w:tab/>
        <w:t>_____________    О.Добрякова</w:t>
      </w:r>
    </w:p>
    <w:p w:rsidR="00212480" w:rsidRPr="002D6B80" w:rsidRDefault="00212480" w:rsidP="008410F0">
      <w:pPr>
        <w:rPr>
          <w:u w:val="single"/>
        </w:rPr>
      </w:pPr>
    </w:p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Pr="00E96A52" w:rsidRDefault="00212480" w:rsidP="008410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212480" w:rsidRPr="00E96A52" w:rsidRDefault="00212480" w:rsidP="008410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21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 191</w:t>
      </w:r>
      <w:bookmarkStart w:id="0" w:name="_GoBack"/>
      <w:bookmarkEnd w:id="0"/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212480" w:rsidRDefault="00212480" w:rsidP="008410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2480" w:rsidRPr="000A696E" w:rsidRDefault="00212480" w:rsidP="008410F0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Добряковій О.Г.</w:t>
      </w:r>
    </w:p>
    <w:p w:rsidR="00212480" w:rsidRPr="00A84420" w:rsidRDefault="00212480" w:rsidP="008410F0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12480" w:rsidRPr="00CF77D5" w:rsidRDefault="00212480" w:rsidP="008410F0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212480" w:rsidRPr="00E05F39" w:rsidRDefault="00212480" w:rsidP="008410F0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212480" w:rsidRPr="00E05F39" w:rsidRDefault="00212480" w:rsidP="008410F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212480" w:rsidRPr="00E05F39" w:rsidRDefault="00212480" w:rsidP="008410F0">
      <w:pPr>
        <w:rPr>
          <w:b/>
          <w:sz w:val="28"/>
          <w:szCs w:val="28"/>
        </w:rPr>
      </w:pPr>
    </w:p>
    <w:p w:rsidR="00212480" w:rsidRDefault="00212480" w:rsidP="008410F0">
      <w:pPr>
        <w:rPr>
          <w:sz w:val="28"/>
          <w:szCs w:val="28"/>
        </w:rPr>
      </w:pPr>
    </w:p>
    <w:p w:rsidR="00212480" w:rsidRPr="00E05F39" w:rsidRDefault="00212480" w:rsidP="008410F0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212480" w:rsidRPr="00E05F39" w:rsidRDefault="00212480" w:rsidP="008410F0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212480" w:rsidRPr="00E05F39" w:rsidRDefault="00212480" w:rsidP="008410F0">
      <w:pPr>
        <w:rPr>
          <w:sz w:val="28"/>
          <w:szCs w:val="28"/>
        </w:rPr>
      </w:pPr>
    </w:p>
    <w:p w:rsidR="00212480" w:rsidRDefault="00212480" w:rsidP="008410F0">
      <w:pPr>
        <w:rPr>
          <w:sz w:val="28"/>
          <w:szCs w:val="28"/>
        </w:rPr>
      </w:pPr>
    </w:p>
    <w:p w:rsidR="00212480" w:rsidRDefault="00212480" w:rsidP="008410F0"/>
    <w:p w:rsidR="00212480" w:rsidRDefault="00212480" w:rsidP="008410F0">
      <w:pPr>
        <w:rPr>
          <w:sz w:val="28"/>
          <w:szCs w:val="28"/>
        </w:rPr>
      </w:pPr>
      <w:r>
        <w:rPr>
          <w:sz w:val="28"/>
          <w:szCs w:val="28"/>
        </w:rPr>
        <w:t>Головний спеціаліст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</w:t>
      </w:r>
    </w:p>
    <w:p w:rsidR="00212480" w:rsidRDefault="00212480" w:rsidP="008410F0">
      <w:pPr>
        <w:rPr>
          <w:sz w:val="28"/>
          <w:szCs w:val="28"/>
        </w:rPr>
      </w:pPr>
      <w:r>
        <w:rPr>
          <w:sz w:val="28"/>
          <w:szCs w:val="28"/>
        </w:rPr>
        <w:t>__________       Н.Бузіян</w:t>
      </w:r>
    </w:p>
    <w:p w:rsidR="00212480" w:rsidRDefault="00212480" w:rsidP="008410F0"/>
    <w:p w:rsidR="00212480" w:rsidRDefault="00212480" w:rsidP="008410F0"/>
    <w:p w:rsidR="00212480" w:rsidRPr="008410F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 w:rsidP="008410F0"/>
    <w:p w:rsidR="00212480" w:rsidRPr="006D7188" w:rsidRDefault="00212480" w:rsidP="008410F0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212480" w:rsidRDefault="00212480" w:rsidP="008410F0"/>
    <w:p w:rsidR="00212480" w:rsidRDefault="00212480" w:rsidP="008410F0"/>
    <w:p w:rsidR="00212480" w:rsidRDefault="00212480" w:rsidP="008410F0"/>
    <w:p w:rsidR="00212480" w:rsidRDefault="00212480"/>
    <w:sectPr w:rsidR="00212480" w:rsidSect="009618B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10F0"/>
    <w:rsid w:val="000917CC"/>
    <w:rsid w:val="000A696E"/>
    <w:rsid w:val="001B36F7"/>
    <w:rsid w:val="00212480"/>
    <w:rsid w:val="00224840"/>
    <w:rsid w:val="002D6B80"/>
    <w:rsid w:val="003010A8"/>
    <w:rsid w:val="00332AC9"/>
    <w:rsid w:val="00357583"/>
    <w:rsid w:val="003814F2"/>
    <w:rsid w:val="0039378D"/>
    <w:rsid w:val="00414EEC"/>
    <w:rsid w:val="005B6AF9"/>
    <w:rsid w:val="005E4AE2"/>
    <w:rsid w:val="006D7188"/>
    <w:rsid w:val="007735AB"/>
    <w:rsid w:val="008410F0"/>
    <w:rsid w:val="009618B2"/>
    <w:rsid w:val="009C059E"/>
    <w:rsid w:val="00A84420"/>
    <w:rsid w:val="00BE072F"/>
    <w:rsid w:val="00C37068"/>
    <w:rsid w:val="00CF77D5"/>
    <w:rsid w:val="00E05F39"/>
    <w:rsid w:val="00E2328F"/>
    <w:rsid w:val="00E96A52"/>
    <w:rsid w:val="00EF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0F0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410F0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0F0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410F0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410F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8410F0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410F0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8410F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410F0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8410F0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8410F0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8410F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8410F0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8410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410F0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2</Pages>
  <Words>307</Words>
  <Characters>1751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2021-07-21T14:41:00Z</cp:lastPrinted>
  <dcterms:created xsi:type="dcterms:W3CDTF">2021-07-19T14:59:00Z</dcterms:created>
  <dcterms:modified xsi:type="dcterms:W3CDTF">2022-01-11T12:48:00Z</dcterms:modified>
</cp:coreProperties>
</file>